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1621C" w14:textId="3D100A3F" w:rsidR="00E70F5F" w:rsidRDefault="00E70F5F" w:rsidP="00E70F5F">
      <w:pPr>
        <w:pStyle w:val="Heading1"/>
        <w:numPr>
          <w:ilvl w:val="0"/>
          <w:numId w:val="0"/>
        </w:numPr>
        <w:jc w:val="center"/>
      </w:pPr>
      <w:r>
        <w:t>Wachtkamerovereenkomst</w:t>
      </w:r>
    </w:p>
    <w:p w14:paraId="0114C34A" w14:textId="69E75151" w:rsidR="00E70F5F" w:rsidRDefault="00E70F5F" w:rsidP="00E70F5F">
      <w:r>
        <w:t>De ondergetekenden</w:t>
      </w:r>
    </w:p>
    <w:p w14:paraId="0743CBF0" w14:textId="0D5338A5" w:rsidR="00E70F5F" w:rsidRDefault="00E70F5F" w:rsidP="00932F06">
      <w:pPr>
        <w:pStyle w:val="ListParagraph"/>
        <w:numPr>
          <w:ilvl w:val="0"/>
          <w:numId w:val="6"/>
        </w:numPr>
      </w:pPr>
      <w:r>
        <w:rPr>
          <w:b/>
          <w:bCs/>
        </w:rPr>
        <w:t>Stichting Toegepast Onderzoek Waterbeheer</w:t>
      </w:r>
      <w:r>
        <w:t xml:space="preserve">, een publiekrechtelijke rechtspersoon gevestigd en kantoorhoudende aan het Stationsplein 89 te Amersfoort, rechtsgeldig vertegenwoordigd door </w:t>
      </w:r>
      <w:r w:rsidRPr="00705E6B">
        <w:rPr>
          <w:rStyle w:val="Sjabloontekst"/>
        </w:rPr>
        <w:t>&lt;naam&gt;,</w:t>
      </w:r>
      <w:r>
        <w:t xml:space="preserve"> namens hem </w:t>
      </w:r>
      <w:r w:rsidRPr="00705E6B">
        <w:rPr>
          <w:rStyle w:val="Sjabloontekst"/>
        </w:rPr>
        <w:t>&lt;naam en functie&gt;,</w:t>
      </w:r>
      <w:r>
        <w:t xml:space="preserve"> verder te noemen ‘STOWA’/’Opdrachtgever’</w:t>
      </w:r>
    </w:p>
    <w:p w14:paraId="39773D20" w14:textId="3521DCF5" w:rsidR="00E70F5F" w:rsidRDefault="00E70F5F" w:rsidP="00E70F5F">
      <w:r>
        <w:t>en</w:t>
      </w:r>
    </w:p>
    <w:p w14:paraId="323CDFE4" w14:textId="65F7CE9A" w:rsidR="00E70F5F" w:rsidRDefault="00E70F5F" w:rsidP="00932F06">
      <w:pPr>
        <w:pStyle w:val="ListParagraph"/>
        <w:numPr>
          <w:ilvl w:val="0"/>
          <w:numId w:val="6"/>
        </w:numPr>
      </w:pPr>
      <w:r>
        <w:rPr>
          <w:b/>
          <w:bCs/>
        </w:rPr>
        <w:t>&lt;Volledige naam contractant&gt;</w:t>
      </w:r>
      <w:r>
        <w:t xml:space="preserve">, een privaatrechtelijke rechtspersoon gevestigd en kantoorhoudende aan </w:t>
      </w:r>
      <w:r w:rsidRPr="00705E6B">
        <w:rPr>
          <w:rStyle w:val="Sjabloontekst"/>
        </w:rPr>
        <w:t>&lt;adres&gt;,</w:t>
      </w:r>
      <w:r>
        <w:t xml:space="preserve"> voor deze </w:t>
      </w:r>
      <w:r w:rsidR="00714C31">
        <w:t>w</w:t>
      </w:r>
      <w:r>
        <w:t xml:space="preserve">achtkamerovereenkomst rechtsgeldig vertegenwoordigd door </w:t>
      </w:r>
      <w:r w:rsidRPr="00705E6B">
        <w:rPr>
          <w:rStyle w:val="Sjabloontekst"/>
        </w:rPr>
        <w:t>&lt;naam en functie</w:t>
      </w:r>
      <w:r>
        <w:t>&gt;, verder te noemen ‘</w:t>
      </w:r>
      <w:r w:rsidR="00714C31">
        <w:t>o</w:t>
      </w:r>
      <w:r>
        <w:t xml:space="preserve">pdrachtnemer’. </w:t>
      </w:r>
    </w:p>
    <w:p w14:paraId="121253BB" w14:textId="77777777" w:rsidR="00E70F5F" w:rsidRDefault="00E70F5F" w:rsidP="00E70F5F"/>
    <w:p w14:paraId="012100D7" w14:textId="436B319D" w:rsidR="00E70F5F" w:rsidRDefault="00E70F5F" w:rsidP="00E70F5F">
      <w:r>
        <w:rPr>
          <w:b/>
          <w:bCs/>
        </w:rPr>
        <w:t>NEMEN IN AANMERKING DAT:</w:t>
      </w:r>
    </w:p>
    <w:p w14:paraId="75674AA7" w14:textId="29CBAC51" w:rsidR="00E70F5F" w:rsidRDefault="00E70F5F" w:rsidP="00932F06">
      <w:pPr>
        <w:numPr>
          <w:ilvl w:val="0"/>
          <w:numId w:val="7"/>
        </w:numPr>
      </w:pPr>
      <w:r>
        <w:t>STOWA in november 2023 een Europese openbare aanbesteding is gestart voor het uitvoeren van diensten op het gebied van het ontwikkelen van de methodiek EBEO 2.0;</w:t>
      </w:r>
    </w:p>
    <w:p w14:paraId="4FE91363" w14:textId="2631717F" w:rsidR="00E70F5F" w:rsidRDefault="00E70F5F" w:rsidP="00932F06">
      <w:pPr>
        <w:pStyle w:val="ListParagraph"/>
        <w:numPr>
          <w:ilvl w:val="0"/>
          <w:numId w:val="7"/>
        </w:numPr>
      </w:pPr>
      <w:r>
        <w:t xml:space="preserve">STOWA de </w:t>
      </w:r>
      <w:r w:rsidR="00904597">
        <w:t>o</w:t>
      </w:r>
      <w:r>
        <w:t xml:space="preserve">pdracht gegund heeft aan </w:t>
      </w:r>
      <w:r w:rsidRPr="00705E6B">
        <w:rPr>
          <w:rStyle w:val="Sjabloontekst"/>
        </w:rPr>
        <w:t>&lt;naam winnaar aanbesteding&gt;;</w:t>
      </w:r>
    </w:p>
    <w:p w14:paraId="5E46BE2D" w14:textId="4CA7B63F" w:rsidR="00E70F5F" w:rsidRDefault="00E70F5F" w:rsidP="00932F06">
      <w:pPr>
        <w:numPr>
          <w:ilvl w:val="0"/>
          <w:numId w:val="7"/>
        </w:numPr>
      </w:pPr>
      <w:r>
        <w:t>Opdrachtnemer op grond van zijn inschrijving als tweede in rang is geëindigd;</w:t>
      </w:r>
    </w:p>
    <w:p w14:paraId="0E43627C" w14:textId="6E64BE7E" w:rsidR="00E70F5F" w:rsidRDefault="00E70F5F" w:rsidP="00932F06">
      <w:pPr>
        <w:numPr>
          <w:ilvl w:val="0"/>
          <w:numId w:val="7"/>
        </w:numPr>
      </w:pPr>
      <w:r>
        <w:t xml:space="preserve">STOWA, in het geval dat de </w:t>
      </w:r>
      <w:r w:rsidR="00714C31">
        <w:t>o</w:t>
      </w:r>
      <w:r>
        <w:t xml:space="preserve">vereenkomst met </w:t>
      </w:r>
      <w:r w:rsidRPr="00705E6B">
        <w:rPr>
          <w:rStyle w:val="Sjabloontekst"/>
        </w:rPr>
        <w:t>&lt;naam winnaar aanbesteding&gt;</w:t>
      </w:r>
      <w:r>
        <w:t xml:space="preserve"> wordt beëindigd, zich het recht voorbehoudt om, zonder tot een nieuwe aanbest</w:t>
      </w:r>
      <w:r w:rsidR="00CC3000">
        <w:t>e</w:t>
      </w:r>
      <w:r>
        <w:t xml:space="preserve">ding genoodzaakt te zijn, de </w:t>
      </w:r>
      <w:r w:rsidR="00904597">
        <w:t>o</w:t>
      </w:r>
      <w:r>
        <w:t xml:space="preserve">pdracht uit te laten voeren door </w:t>
      </w:r>
      <w:r w:rsidR="00904597">
        <w:t>op</w:t>
      </w:r>
      <w:r>
        <w:t>drachtnemer</w:t>
      </w:r>
      <w:r w:rsidR="00705E6B">
        <w:t>;</w:t>
      </w:r>
    </w:p>
    <w:p w14:paraId="735EF337" w14:textId="7CEBBD43" w:rsidR="00E70F5F" w:rsidRDefault="00E70F5F" w:rsidP="00932F06">
      <w:pPr>
        <w:numPr>
          <w:ilvl w:val="0"/>
          <w:numId w:val="7"/>
        </w:numPr>
      </w:pPr>
      <w:r>
        <w:t xml:space="preserve">Partijen daarom deze </w:t>
      </w:r>
      <w:r w:rsidR="00904597">
        <w:t>w</w:t>
      </w:r>
      <w:r>
        <w:t>achtovereenkomst met elkaar aangaan, onder de navolgende voorwaarden en bedingen.</w:t>
      </w:r>
    </w:p>
    <w:p w14:paraId="55046726" w14:textId="77777777" w:rsidR="00705E6B" w:rsidRDefault="00705E6B" w:rsidP="00705E6B"/>
    <w:p w14:paraId="0E6AE26E" w14:textId="460A9A23" w:rsidR="00705E6B" w:rsidRDefault="00705E6B" w:rsidP="00705E6B">
      <w:r>
        <w:rPr>
          <w:b/>
          <w:bCs/>
        </w:rPr>
        <w:t>KOMEN OVEREEN ALS VOLGT:</w:t>
      </w:r>
    </w:p>
    <w:p w14:paraId="589477E5" w14:textId="77777777" w:rsidR="00705E6B" w:rsidRDefault="00705E6B" w:rsidP="00705E6B"/>
    <w:p w14:paraId="4E8B5280" w14:textId="77777777" w:rsidR="00705E6B" w:rsidRDefault="00705E6B" w:rsidP="00705E6B"/>
    <w:p w14:paraId="6E3E69BA" w14:textId="77777777" w:rsidR="00705E6B" w:rsidRDefault="00705E6B" w:rsidP="00705E6B"/>
    <w:p w14:paraId="04410AA4" w14:textId="77777777" w:rsidR="00705E6B" w:rsidRDefault="00705E6B" w:rsidP="00705E6B"/>
    <w:p w14:paraId="5425F245" w14:textId="77777777" w:rsidR="00705E6B" w:rsidRDefault="00705E6B" w:rsidP="00705E6B"/>
    <w:p w14:paraId="0A0B271C" w14:textId="77777777" w:rsidR="00705E6B" w:rsidRDefault="00705E6B" w:rsidP="00705E6B"/>
    <w:p w14:paraId="281E95A3" w14:textId="77777777" w:rsidR="00705E6B" w:rsidRDefault="00705E6B" w:rsidP="00705E6B"/>
    <w:p w14:paraId="3B39A006" w14:textId="77777777" w:rsidR="00705E6B" w:rsidRDefault="00705E6B" w:rsidP="00705E6B"/>
    <w:p w14:paraId="62898CE7" w14:textId="77777777" w:rsidR="00705E6B" w:rsidRDefault="00705E6B" w:rsidP="00705E6B"/>
    <w:p w14:paraId="69CE18B6" w14:textId="77777777" w:rsidR="00705E6B" w:rsidRDefault="00705E6B" w:rsidP="00705E6B"/>
    <w:p w14:paraId="10719D79" w14:textId="77777777" w:rsidR="00705E6B" w:rsidRDefault="00705E6B" w:rsidP="00705E6B"/>
    <w:p w14:paraId="7514E51D" w14:textId="77777777" w:rsidR="00705E6B" w:rsidRDefault="00705E6B" w:rsidP="00705E6B"/>
    <w:p w14:paraId="3A4C5A68" w14:textId="77777777" w:rsidR="00705E6B" w:rsidRDefault="00705E6B" w:rsidP="00705E6B"/>
    <w:p w14:paraId="67F25B83" w14:textId="26C0010D" w:rsidR="00705E6B" w:rsidRPr="00705E6B" w:rsidRDefault="00705E6B" w:rsidP="00705E6B">
      <w:pPr>
        <w:pStyle w:val="NoSpacing"/>
        <w:rPr>
          <w:b/>
          <w:u w:val="single"/>
        </w:rPr>
      </w:pPr>
      <w:r w:rsidRPr="00632A81">
        <w:rPr>
          <w:b/>
          <w:color w:val="0070C0"/>
          <w:u w:val="single"/>
        </w:rPr>
        <w:t>Artikel 1</w:t>
      </w:r>
      <w:r>
        <w:rPr>
          <w:b/>
          <w:color w:val="0070C0"/>
          <w:u w:val="single"/>
        </w:rPr>
        <w:t>:</w:t>
      </w:r>
      <w:r w:rsidRPr="00632A81">
        <w:rPr>
          <w:b/>
          <w:color w:val="0070C0"/>
          <w:u w:val="single"/>
        </w:rPr>
        <w:t xml:space="preserve"> </w:t>
      </w:r>
      <w:r>
        <w:rPr>
          <w:b/>
          <w:color w:val="0070C0"/>
        </w:rPr>
        <w:tab/>
      </w:r>
      <w:r>
        <w:rPr>
          <w:b/>
          <w:u w:val="single"/>
        </w:rPr>
        <w:t>Inwerkingtreding</w:t>
      </w:r>
      <w:r>
        <w:rPr>
          <w:b/>
          <w:u w:val="single"/>
        </w:rPr>
        <w:br/>
      </w:r>
    </w:p>
    <w:p w14:paraId="023F4B94" w14:textId="2A6A0377" w:rsidR="00705E6B" w:rsidRDefault="00705E6B" w:rsidP="00932F06">
      <w:pPr>
        <w:pStyle w:val="NoSpacing"/>
        <w:numPr>
          <w:ilvl w:val="1"/>
          <w:numId w:val="8"/>
        </w:numPr>
      </w:pPr>
      <w:r>
        <w:t xml:space="preserve">Opdrachtnemer houdt zijn </w:t>
      </w:r>
      <w:r w:rsidR="00904597">
        <w:t>i</w:t>
      </w:r>
      <w:r>
        <w:t xml:space="preserve">nschrijving gedurende de eerste </w:t>
      </w:r>
      <w:r w:rsidR="0022689F">
        <w:rPr>
          <w:rStyle w:val="Sjabloontekst"/>
        </w:rPr>
        <w:t>6 maanden</w:t>
      </w:r>
      <w:r>
        <w:t xml:space="preserve"> na de ingangsdatum van de </w:t>
      </w:r>
      <w:r w:rsidR="00904597">
        <w:t>o</w:t>
      </w:r>
      <w:r>
        <w:t xml:space="preserve">vereenkomst gestand. </w:t>
      </w:r>
    </w:p>
    <w:p w14:paraId="51432A95" w14:textId="77777777" w:rsidR="00705E6B" w:rsidRDefault="00705E6B" w:rsidP="00705E6B">
      <w:pPr>
        <w:pStyle w:val="NoSpacing"/>
        <w:ind w:left="360"/>
      </w:pPr>
    </w:p>
    <w:p w14:paraId="18C56A5A" w14:textId="74A3A6C5" w:rsidR="00705E6B" w:rsidRDefault="00705E6B" w:rsidP="00932F06">
      <w:pPr>
        <w:pStyle w:val="NoSpacing"/>
        <w:numPr>
          <w:ilvl w:val="1"/>
          <w:numId w:val="8"/>
        </w:numPr>
      </w:pPr>
      <w:r>
        <w:t xml:space="preserve">STOWA heeft het recht om de overeenkomst met </w:t>
      </w:r>
      <w:r w:rsidRPr="00705E6B">
        <w:rPr>
          <w:rStyle w:val="Sjabloontekst"/>
        </w:rPr>
        <w:t>&lt;naam winnaar aanbesteding&gt;</w:t>
      </w:r>
      <w:r>
        <w:t xml:space="preserve"> (hierna te noemen ‘de </w:t>
      </w:r>
      <w:r w:rsidR="00904597">
        <w:t>o</w:t>
      </w:r>
      <w:r>
        <w:t xml:space="preserve">vereenkomst’) tussentijds te beëindigen zoals is opgenomen in de </w:t>
      </w:r>
      <w:r w:rsidRPr="00705E6B">
        <w:t>AWVODI 2018</w:t>
      </w:r>
      <w:r>
        <w:t>.</w:t>
      </w:r>
    </w:p>
    <w:p w14:paraId="688DCF77" w14:textId="77777777" w:rsidR="00705E6B" w:rsidRDefault="00705E6B" w:rsidP="00705E6B">
      <w:pPr>
        <w:pStyle w:val="NoSpacing"/>
        <w:ind w:left="360"/>
      </w:pPr>
    </w:p>
    <w:p w14:paraId="235D0118" w14:textId="3E4EEB38" w:rsidR="00705E6B" w:rsidRDefault="00705E6B" w:rsidP="00932F06">
      <w:pPr>
        <w:pStyle w:val="NoSpacing"/>
        <w:numPr>
          <w:ilvl w:val="1"/>
          <w:numId w:val="8"/>
        </w:numPr>
      </w:pPr>
      <w:r>
        <w:t xml:space="preserve">Indien de </w:t>
      </w:r>
      <w:r w:rsidR="00904597">
        <w:t>o</w:t>
      </w:r>
      <w:r>
        <w:t xml:space="preserve">vereenkomst tussentijds wordt beëindigd, heeft STOWA eenzijdig het recht te beslissen of hij wel of niet gebruik maakt van deze </w:t>
      </w:r>
      <w:r w:rsidR="00904597">
        <w:t>w</w:t>
      </w:r>
      <w:r>
        <w:t xml:space="preserve">achtkamerovereenkomst. STOWA kan bij het beëindigen van de </w:t>
      </w:r>
      <w:r w:rsidR="00904597">
        <w:t>o</w:t>
      </w:r>
      <w:r>
        <w:t>vereenkomst ook beslissen om opnieuw aan te besteden.</w:t>
      </w:r>
      <w:r w:rsidRPr="001A642E">
        <w:t xml:space="preserve"> </w:t>
      </w:r>
      <w:r>
        <w:t xml:space="preserve">STOWA stelt </w:t>
      </w:r>
      <w:r w:rsidR="00904597">
        <w:t>o</w:t>
      </w:r>
      <w:r>
        <w:t xml:space="preserve">pdrachtnemer schriftelijk in kennis van zijn besluit om al dan niet gebruik te maken van deze </w:t>
      </w:r>
      <w:r w:rsidR="00904597">
        <w:t>w</w:t>
      </w:r>
      <w:r>
        <w:t>achtkamerovereenkomst.</w:t>
      </w:r>
    </w:p>
    <w:p w14:paraId="41FFA8AC" w14:textId="77777777" w:rsidR="00705E6B" w:rsidRDefault="00705E6B" w:rsidP="00705E6B">
      <w:pPr>
        <w:pStyle w:val="NoSpacing"/>
      </w:pPr>
    </w:p>
    <w:p w14:paraId="07F695BF" w14:textId="242C7204" w:rsidR="00705E6B" w:rsidRDefault="00705E6B" w:rsidP="00932F06">
      <w:pPr>
        <w:pStyle w:val="NoSpacing"/>
        <w:numPr>
          <w:ilvl w:val="1"/>
          <w:numId w:val="8"/>
        </w:numPr>
      </w:pPr>
      <w:r>
        <w:t xml:space="preserve">Indien STOWA besluit geen gebruik te maken van deze </w:t>
      </w:r>
      <w:r w:rsidR="00904597">
        <w:t>w</w:t>
      </w:r>
      <w:r>
        <w:t xml:space="preserve">achtkamerovereenkomst dan is deze onmiddellijk beëindigd en kunnen hieraan geen rechten meer worden ontleend. STOWA is jegens </w:t>
      </w:r>
      <w:r w:rsidR="00904597">
        <w:t>o</w:t>
      </w:r>
      <w:r>
        <w:t>pdrachtnemer niet gehouden tot vergoeding van kosten en/of schade.</w:t>
      </w:r>
    </w:p>
    <w:p w14:paraId="19DB69E6" w14:textId="77777777" w:rsidR="00705E6B" w:rsidRDefault="00705E6B" w:rsidP="00705E6B">
      <w:pPr>
        <w:pStyle w:val="NoSpacing"/>
      </w:pPr>
    </w:p>
    <w:p w14:paraId="117A6829" w14:textId="36091BDF" w:rsidR="00705E6B" w:rsidRDefault="00705E6B" w:rsidP="00932F06">
      <w:pPr>
        <w:pStyle w:val="NoSpacing"/>
        <w:numPr>
          <w:ilvl w:val="1"/>
          <w:numId w:val="8"/>
        </w:numPr>
      </w:pPr>
      <w:r>
        <w:t xml:space="preserve">Indien STOWA besluit van de </w:t>
      </w:r>
      <w:r w:rsidR="00904597">
        <w:t>w</w:t>
      </w:r>
      <w:r>
        <w:t xml:space="preserve">achtkamerovereenkomst gebruik te maken, wordt er een nieuwe </w:t>
      </w:r>
      <w:r w:rsidR="00904597">
        <w:t>o</w:t>
      </w:r>
      <w:r>
        <w:t xml:space="preserve">vereenkomst opgesteld, gelijk aan de originele </w:t>
      </w:r>
      <w:r w:rsidR="00904597">
        <w:t>o</w:t>
      </w:r>
      <w:r>
        <w:t>vereenkomst, voor de resterende duur van de contractperiode.</w:t>
      </w:r>
    </w:p>
    <w:p w14:paraId="1FFAAAF0" w14:textId="77777777" w:rsidR="00705E6B" w:rsidRDefault="00705E6B" w:rsidP="00705E6B">
      <w:pPr>
        <w:ind w:left="360"/>
      </w:pPr>
    </w:p>
    <w:p w14:paraId="6E7C7BF2" w14:textId="77777777" w:rsidR="00705E6B" w:rsidRDefault="00705E6B" w:rsidP="00705E6B">
      <w:pPr>
        <w:pStyle w:val="NoSpacing"/>
        <w:rPr>
          <w:b/>
        </w:rPr>
      </w:pPr>
    </w:p>
    <w:p w14:paraId="38ABED0C" w14:textId="46423FD4" w:rsidR="00705E6B" w:rsidRPr="00705E6B" w:rsidRDefault="00705E6B" w:rsidP="00705E6B">
      <w:pPr>
        <w:pStyle w:val="NoSpacing"/>
        <w:rPr>
          <w:u w:val="single"/>
        </w:rPr>
      </w:pPr>
      <w:r w:rsidRPr="008743C7">
        <w:rPr>
          <w:b/>
          <w:color w:val="0070C0"/>
          <w:u w:val="single"/>
        </w:rPr>
        <w:t>Artikel 2:</w:t>
      </w:r>
      <w:r>
        <w:rPr>
          <w:b/>
          <w:color w:val="0070C0"/>
        </w:rPr>
        <w:tab/>
      </w:r>
      <w:r>
        <w:rPr>
          <w:b/>
          <w:u w:val="single"/>
        </w:rPr>
        <w:t>Looptijd wachtkamerovereenkomst</w:t>
      </w:r>
      <w:r>
        <w:rPr>
          <w:b/>
          <w:u w:val="single"/>
        </w:rPr>
        <w:br/>
      </w:r>
    </w:p>
    <w:p w14:paraId="36B1C232" w14:textId="23AAE98F" w:rsidR="00705E6B" w:rsidRDefault="00705E6B" w:rsidP="00932F06">
      <w:pPr>
        <w:pStyle w:val="NoSpacing"/>
        <w:numPr>
          <w:ilvl w:val="0"/>
          <w:numId w:val="9"/>
        </w:numPr>
      </w:pPr>
      <w:r>
        <w:t xml:space="preserve">Deze </w:t>
      </w:r>
      <w:r w:rsidR="00904597">
        <w:t>w</w:t>
      </w:r>
      <w:r>
        <w:t xml:space="preserve">achtkamerovereenkomst heeft na ondertekening een maximale looptijd van </w:t>
      </w:r>
      <w:r w:rsidR="00932F06" w:rsidRPr="00932F06">
        <w:rPr>
          <w:rStyle w:val="Sjabloontekst"/>
        </w:rPr>
        <w:t>&lt;…</w:t>
      </w:r>
      <w:r w:rsidRPr="00932F06">
        <w:rPr>
          <w:rStyle w:val="Sjabloontekst"/>
        </w:rPr>
        <w:t>&gt;</w:t>
      </w:r>
      <w:r>
        <w:t xml:space="preserve"> maanden, en gaat in op &lt;</w:t>
      </w:r>
      <w:r w:rsidRPr="00932F06">
        <w:rPr>
          <w:rStyle w:val="Sjabloontekst"/>
        </w:rPr>
        <w:t>dd-mm-jjjj</w:t>
      </w:r>
      <w:r>
        <w:t>&gt;.</w:t>
      </w:r>
    </w:p>
    <w:p w14:paraId="5C73D406" w14:textId="77777777" w:rsidR="00705E6B" w:rsidRDefault="00705E6B" w:rsidP="00705E6B">
      <w:pPr>
        <w:pStyle w:val="NoSpacing"/>
        <w:ind w:left="360"/>
      </w:pPr>
    </w:p>
    <w:p w14:paraId="43FB57B5" w14:textId="11BB25F0" w:rsidR="00705E6B" w:rsidRDefault="00705E6B" w:rsidP="00932F06">
      <w:pPr>
        <w:pStyle w:val="NoSpacing"/>
        <w:numPr>
          <w:ilvl w:val="0"/>
          <w:numId w:val="9"/>
        </w:numPr>
      </w:pPr>
      <w:r>
        <w:t xml:space="preserve">Deze </w:t>
      </w:r>
      <w:r w:rsidR="00904597">
        <w:t>w</w:t>
      </w:r>
      <w:r>
        <w:t>achtkamerovereenkomst eindigt van rechtswege na het verstrijken van de in het eerste lid genoemde periode zonder dat opzegging is vereist.</w:t>
      </w:r>
      <w:r w:rsidR="00932F06">
        <w:br/>
      </w:r>
    </w:p>
    <w:p w14:paraId="3FF7DF7A" w14:textId="59CB5BAC" w:rsidR="00705E6B" w:rsidRDefault="00932F06" w:rsidP="00932F06">
      <w:pPr>
        <w:pStyle w:val="NoSpacing"/>
        <w:numPr>
          <w:ilvl w:val="0"/>
          <w:numId w:val="9"/>
        </w:numPr>
      </w:pPr>
      <w:r>
        <w:t>STOWA</w:t>
      </w:r>
      <w:r w:rsidR="00705E6B">
        <w:t xml:space="preserve"> verlangt niet van </w:t>
      </w:r>
      <w:r w:rsidR="00904597">
        <w:t>o</w:t>
      </w:r>
      <w:r w:rsidR="00705E6B">
        <w:t xml:space="preserve">pdrachtnemer dat deze tijdens de looptijd van deze </w:t>
      </w:r>
      <w:r w:rsidR="00904597">
        <w:t>w</w:t>
      </w:r>
      <w:r w:rsidR="00705E6B">
        <w:t>achtkamerovereenkomst personeel, materieel of materiaal beschikbaar houdt.</w:t>
      </w:r>
      <w:r>
        <w:br/>
      </w:r>
    </w:p>
    <w:p w14:paraId="23452A68" w14:textId="709345E5" w:rsidR="00705E6B" w:rsidRDefault="00932F06" w:rsidP="00932F06">
      <w:pPr>
        <w:pStyle w:val="NoSpacing"/>
        <w:numPr>
          <w:ilvl w:val="0"/>
          <w:numId w:val="9"/>
        </w:numPr>
      </w:pPr>
      <w:r>
        <w:t>STOWA</w:t>
      </w:r>
      <w:r w:rsidR="00705E6B">
        <w:t xml:space="preserve"> is gedurende de looptijd van de </w:t>
      </w:r>
      <w:r w:rsidR="00904597">
        <w:t>w</w:t>
      </w:r>
      <w:r w:rsidR="00705E6B">
        <w:t xml:space="preserve">achtkamerovereenkomst geen kosten en/of een vergoeding verschuldigd aan </w:t>
      </w:r>
      <w:r w:rsidR="00904597">
        <w:t>o</w:t>
      </w:r>
      <w:r w:rsidR="00705E6B">
        <w:t xml:space="preserve">pdrachtnemer. </w:t>
      </w:r>
    </w:p>
    <w:p w14:paraId="2F789E84" w14:textId="77777777" w:rsidR="00705E6B" w:rsidRDefault="00705E6B" w:rsidP="00705E6B">
      <w:pPr>
        <w:pStyle w:val="NoSpacing"/>
      </w:pPr>
    </w:p>
    <w:p w14:paraId="4165F369" w14:textId="77777777" w:rsidR="00705E6B" w:rsidRDefault="00705E6B" w:rsidP="00705E6B">
      <w:pPr>
        <w:pStyle w:val="NoSpacing"/>
      </w:pPr>
    </w:p>
    <w:p w14:paraId="7F37EB97" w14:textId="2D45F0D3" w:rsidR="00705E6B" w:rsidRDefault="00705E6B" w:rsidP="00705E6B">
      <w:pPr>
        <w:pStyle w:val="NoSpacing"/>
      </w:pPr>
      <w:r>
        <w:t xml:space="preserve"> Aldus opgemaakt op &lt;</w:t>
      </w:r>
      <w:r w:rsidRPr="00932F06">
        <w:rPr>
          <w:rStyle w:val="Sjabloontekst"/>
        </w:rPr>
        <w:t>dd-mm-jjjj</w:t>
      </w:r>
      <w:r>
        <w:t xml:space="preserve">&gt; </w:t>
      </w:r>
      <w:r w:rsidR="005227C4">
        <w:t xml:space="preserve">te Amersfoort </w:t>
      </w:r>
      <w:r>
        <w:t>en in tweevoud ondertekend,</w:t>
      </w:r>
    </w:p>
    <w:p w14:paraId="1F560801" w14:textId="77777777" w:rsidR="00705E6B" w:rsidRDefault="00705E6B" w:rsidP="00705E6B">
      <w:pPr>
        <w:pStyle w:val="NoSpacing"/>
      </w:pPr>
    </w:p>
    <w:p w14:paraId="427DC37D" w14:textId="77777777" w:rsidR="00705E6B" w:rsidRDefault="00705E6B" w:rsidP="00705E6B">
      <w:pPr>
        <w:pStyle w:val="NoSpacing"/>
      </w:pPr>
    </w:p>
    <w:p w14:paraId="6DC163EE" w14:textId="56F00579" w:rsidR="00705E6B" w:rsidRPr="00932F06" w:rsidRDefault="00932F06" w:rsidP="00705E6B">
      <w:pPr>
        <w:pStyle w:val="NoSpacing"/>
        <w:rPr>
          <w:b/>
          <w:bCs/>
        </w:rPr>
      </w:pPr>
      <w:r>
        <w:rPr>
          <w:b/>
          <w:bCs/>
        </w:rPr>
        <w:t>Stichting Toegepast Onderzoek Waterbeheer</w:t>
      </w:r>
      <w:r>
        <w:t xml:space="preserve"> </w:t>
      </w:r>
      <w:r>
        <w:tab/>
      </w:r>
      <w:r>
        <w:rPr>
          <w:b/>
          <w:bCs/>
        </w:rPr>
        <w:t>Naam Opdrachtnemer</w:t>
      </w:r>
    </w:p>
    <w:p w14:paraId="2F239347" w14:textId="74AD8773" w:rsidR="00705E6B" w:rsidRPr="00951534" w:rsidRDefault="00705E6B" w:rsidP="00705E6B">
      <w:pPr>
        <w:pStyle w:val="NoSpacing"/>
      </w:pPr>
      <w:r w:rsidRPr="00951534">
        <w:tab/>
      </w:r>
      <w:r w:rsidRPr="00951534">
        <w:tab/>
      </w:r>
    </w:p>
    <w:p w14:paraId="02D5E157" w14:textId="32B19AF1" w:rsidR="00705E6B" w:rsidRPr="00951534" w:rsidRDefault="00705E6B" w:rsidP="00705E6B">
      <w:pPr>
        <w:pStyle w:val="NoSpacing"/>
      </w:pPr>
      <w:r w:rsidRPr="00951534">
        <w:t>namens hen,</w:t>
      </w:r>
      <w:r w:rsidR="00932F06">
        <w:tab/>
      </w:r>
      <w:r w:rsidR="00932F06">
        <w:tab/>
      </w:r>
      <w:r w:rsidR="00932F06">
        <w:tab/>
      </w:r>
      <w:r w:rsidR="00932F06">
        <w:tab/>
      </w:r>
      <w:r w:rsidR="00932F06">
        <w:tab/>
      </w:r>
      <w:r w:rsidR="00932F06">
        <w:tab/>
        <w:t>namens hen,</w:t>
      </w:r>
    </w:p>
    <w:p w14:paraId="445476E2" w14:textId="77777777" w:rsidR="00705E6B" w:rsidRPr="00951534" w:rsidRDefault="00705E6B" w:rsidP="00705E6B">
      <w:pPr>
        <w:pStyle w:val="NoSpacing"/>
      </w:pPr>
    </w:p>
    <w:p w14:paraId="776190D8" w14:textId="77777777" w:rsidR="00705E6B" w:rsidRPr="00951534" w:rsidRDefault="00705E6B" w:rsidP="00705E6B">
      <w:pPr>
        <w:pStyle w:val="NoSpacing"/>
      </w:pPr>
    </w:p>
    <w:p w14:paraId="74FE9904" w14:textId="77777777" w:rsidR="00705E6B" w:rsidRPr="00932F06" w:rsidRDefault="00705E6B" w:rsidP="00932F06">
      <w:pPr>
        <w:pStyle w:val="NoSpacing"/>
        <w:rPr>
          <w:rStyle w:val="Sjabloontekst"/>
        </w:rPr>
      </w:pPr>
      <w:r w:rsidRPr="00932F06">
        <w:rPr>
          <w:rStyle w:val="Sjabloontekst"/>
        </w:rPr>
        <w:t>&lt;NAAM  &gt;</w:t>
      </w:r>
      <w:r w:rsidRPr="00932F06">
        <w:tab/>
      </w:r>
      <w:r w:rsidRPr="00932F06">
        <w:tab/>
      </w:r>
      <w:r w:rsidRPr="00932F06">
        <w:tab/>
      </w:r>
      <w:r w:rsidRPr="00932F06">
        <w:tab/>
      </w:r>
      <w:r w:rsidRPr="00932F06">
        <w:tab/>
      </w:r>
      <w:r w:rsidRPr="00932F06">
        <w:tab/>
      </w:r>
      <w:r w:rsidRPr="00932F06">
        <w:rPr>
          <w:rStyle w:val="Sjabloontekst"/>
        </w:rPr>
        <w:t>&lt;NAAM&gt;</w:t>
      </w:r>
    </w:p>
    <w:p w14:paraId="664113AE" w14:textId="4CFCA64A" w:rsidR="00705E6B" w:rsidRPr="00951534" w:rsidRDefault="00705E6B" w:rsidP="00932F06">
      <w:pPr>
        <w:pStyle w:val="NoSpacing"/>
      </w:pPr>
      <w:r w:rsidRPr="00932F06">
        <w:rPr>
          <w:rStyle w:val="Sjabloontekst"/>
        </w:rPr>
        <w:t>&lt;FUNCTIE&gt;</w:t>
      </w:r>
      <w:r w:rsidRPr="00932F06">
        <w:tab/>
      </w:r>
      <w:r w:rsidRPr="00932F06">
        <w:tab/>
      </w:r>
      <w:r w:rsidRPr="00932F06">
        <w:tab/>
      </w:r>
      <w:r w:rsidRPr="00932F06">
        <w:tab/>
      </w:r>
      <w:r w:rsidRPr="00932F06">
        <w:tab/>
      </w:r>
      <w:r w:rsidRPr="00932F06">
        <w:tab/>
      </w:r>
      <w:r w:rsidRPr="00932F06">
        <w:rPr>
          <w:rStyle w:val="Sjabloontekst"/>
        </w:rPr>
        <w:t>&lt;FUNCTIE&gt;</w:t>
      </w:r>
      <w:r w:rsidRPr="00951534">
        <w:tab/>
      </w:r>
      <w:r w:rsidRPr="00951534">
        <w:tab/>
      </w:r>
      <w:r w:rsidRPr="00951534">
        <w:tab/>
      </w:r>
      <w:r w:rsidR="00932F06">
        <w:br/>
      </w:r>
    </w:p>
    <w:p w14:paraId="7CD15547" w14:textId="62D513A6" w:rsidR="00705E6B" w:rsidRPr="00705E6B" w:rsidRDefault="00705E6B" w:rsidP="00932F06">
      <w:pPr>
        <w:pStyle w:val="NoSpacing"/>
      </w:pPr>
      <w:r w:rsidRPr="00951534">
        <w:t>Datum:</w:t>
      </w:r>
      <w:r w:rsidRPr="00951534">
        <w:tab/>
      </w:r>
      <w:r w:rsidR="00932F06" w:rsidRPr="00932F06">
        <w:rPr>
          <w:rStyle w:val="Sjabloontekst"/>
        </w:rPr>
        <w:t>XX-XX-XXXX</w:t>
      </w:r>
      <w:r w:rsidRPr="00951534">
        <w:tab/>
      </w:r>
      <w:r w:rsidRPr="00951534">
        <w:tab/>
      </w:r>
      <w:r w:rsidRPr="00951534">
        <w:tab/>
      </w:r>
      <w:r w:rsidRPr="00951534">
        <w:tab/>
      </w:r>
      <w:r w:rsidRPr="00951534">
        <w:tab/>
        <w:t xml:space="preserve">Datum: </w:t>
      </w:r>
      <w:r w:rsidR="00932F06" w:rsidRPr="00932F06">
        <w:rPr>
          <w:rStyle w:val="Sjabloontekst"/>
        </w:rPr>
        <w:t>XX-XX-XXXX</w:t>
      </w:r>
      <w:r w:rsidRPr="00951534">
        <w:tab/>
      </w:r>
      <w:r w:rsidRPr="00951534">
        <w:tab/>
      </w:r>
      <w:r w:rsidRPr="00951534">
        <w:tab/>
      </w:r>
    </w:p>
    <w:sectPr w:rsidR="00705E6B" w:rsidRPr="00705E6B" w:rsidSect="001F231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2E9EE" w14:textId="77777777" w:rsidR="00CA6A60" w:rsidRDefault="00CA6A60" w:rsidP="00F43396">
      <w:pPr>
        <w:spacing w:line="240" w:lineRule="auto"/>
      </w:pPr>
      <w:r>
        <w:separator/>
      </w:r>
    </w:p>
    <w:p w14:paraId="17351B71" w14:textId="77777777" w:rsidR="00CA6A60" w:rsidRDefault="00CA6A60"/>
    <w:p w14:paraId="6B6A7891" w14:textId="77777777" w:rsidR="00CA6A60" w:rsidRDefault="00CA6A60"/>
  </w:endnote>
  <w:endnote w:type="continuationSeparator" w:id="0">
    <w:p w14:paraId="16CC3C98" w14:textId="77777777" w:rsidR="00CA6A60" w:rsidRDefault="00CA6A60" w:rsidP="00F43396">
      <w:pPr>
        <w:spacing w:line="240" w:lineRule="auto"/>
      </w:pPr>
      <w:r>
        <w:continuationSeparator/>
      </w:r>
    </w:p>
    <w:p w14:paraId="343D5E5F" w14:textId="77777777" w:rsidR="00CA6A60" w:rsidRDefault="00CA6A60"/>
    <w:p w14:paraId="315A4378" w14:textId="77777777" w:rsidR="00CA6A60" w:rsidRDefault="00CA6A60"/>
  </w:endnote>
  <w:endnote w:type="continuationNotice" w:id="1">
    <w:p w14:paraId="0F7A3698" w14:textId="77777777" w:rsidR="00CA6A60" w:rsidRDefault="00CA6A6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Semi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123656295"/>
  <w:p w14:paraId="7BF4AB93" w14:textId="26B6E2B1" w:rsidR="001F231E" w:rsidRPr="00705E6B" w:rsidRDefault="00F64D57" w:rsidP="00705E6B">
    <w:pPr>
      <w:pStyle w:val="Footer"/>
      <w:rPr>
        <w:rStyle w:val="Sjabloontekst"/>
        <w:shd w:val="clear" w:color="auto" w:fill="auto"/>
      </w:rPr>
    </w:pPr>
    <w:r w:rsidRPr="00705E6B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896ABEE" wp14:editId="774EA791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Freeform: 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41FBFCB0" id="Vrije vorm: vorm 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705E6B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F7F6B46" wp14:editId="7643312C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Freeform: 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3C74485F" id="Vrije vorm: vorm 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705E6B" w:rsidRPr="00705E6B">
      <w:rPr>
        <w:rStyle w:val="Sjabloontekst"/>
        <w:shd w:val="clear" w:color="auto" w:fill="auto"/>
      </w:rPr>
      <w:t>Stichting Toegepast Onderzoek Waterbeheer</w:t>
    </w:r>
  </w:p>
  <w:p w14:paraId="7467143F" w14:textId="6BEB88DF" w:rsidR="00F64D57" w:rsidRDefault="00705E6B" w:rsidP="001F231E">
    <w:pPr>
      <w:pStyle w:val="Footer"/>
    </w:pPr>
    <w:r>
      <w:t>EBEO 2.0</w:t>
    </w:r>
    <w:r w:rsidR="00F64D57" w:rsidRPr="00582707">
      <w:ptab w:relativeTo="margin" w:alignment="right" w:leader="none"/>
    </w:r>
    <w:r w:rsidR="00F64D57">
      <w:t>p</w:t>
    </w:r>
    <w:r w:rsidR="00F64D57" w:rsidRPr="00582707">
      <w:t xml:space="preserve">agina </w:t>
    </w:r>
    <w:bookmarkEnd w:id="0"/>
    <w:r w:rsidR="00F64D57" w:rsidRPr="00582707">
      <w:fldChar w:fldCharType="begin"/>
    </w:r>
    <w:r w:rsidR="00F64D57" w:rsidRPr="00582707">
      <w:instrText>PAGE  \* Arabic  \* MERGEFORMAT</w:instrText>
    </w:r>
    <w:r w:rsidR="00F64D57" w:rsidRPr="00582707">
      <w:fldChar w:fldCharType="separate"/>
    </w:r>
    <w:r w:rsidR="00F64D57">
      <w:t>1</w:t>
    </w:r>
    <w:r w:rsidR="00F64D57" w:rsidRPr="00582707">
      <w:fldChar w:fldCharType="end"/>
    </w:r>
    <w:r w:rsidR="00F64D57" w:rsidRPr="00582707">
      <w:t xml:space="preserve"> van </w:t>
    </w:r>
    <w:fldSimple w:instr="NUMPAGES  \* Arabic  \* MERGEFORMAT">
      <w:r w:rsidR="00F64D57"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41D21" w14:textId="77777777" w:rsidR="008C766A" w:rsidRPr="0056402C" w:rsidRDefault="008C766A" w:rsidP="008C766A">
    <w:pPr>
      <w:pStyle w:val="Footer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E82A4E7" wp14:editId="34FCFEB8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Freeform: 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76688E4D" id="Vrije vorm: vorm 7" o:spid="_x0000_s1026" style="position:absolute;margin-left:.2pt;margin-top:-2.15pt;width:328.0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C4B9A6" wp14:editId="5E130938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Freeform: Shap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69236D5B" id="Vrije vorm: vorm 6" o:spid="_x0000_s1026" style="position:absolute;margin-left:332pt;margin-top:-2.2pt;width:87.2pt;height:11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1F231E">
      <w:rPr>
        <w:rStyle w:val="Sjabloontekst"/>
      </w:rPr>
      <w:t>Pietje</w:t>
    </w:r>
  </w:p>
  <w:p w14:paraId="403E7D70" w14:textId="77777777" w:rsidR="008C766A" w:rsidRDefault="008C766A" w:rsidP="008C766A">
    <w:pPr>
      <w:pStyle w:val="Footer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083E1" w14:textId="77777777" w:rsidR="00CA6A60" w:rsidRDefault="00CA6A60" w:rsidP="00F43396">
      <w:pPr>
        <w:spacing w:line="240" w:lineRule="auto"/>
      </w:pPr>
      <w:r>
        <w:separator/>
      </w:r>
    </w:p>
    <w:p w14:paraId="72402654" w14:textId="77777777" w:rsidR="00CA6A60" w:rsidRDefault="00CA6A60"/>
    <w:p w14:paraId="220B4B52" w14:textId="77777777" w:rsidR="00CA6A60" w:rsidRDefault="00CA6A60"/>
  </w:footnote>
  <w:footnote w:type="continuationSeparator" w:id="0">
    <w:p w14:paraId="302C4069" w14:textId="77777777" w:rsidR="00CA6A60" w:rsidRDefault="00CA6A60" w:rsidP="00F43396">
      <w:pPr>
        <w:spacing w:line="240" w:lineRule="auto"/>
      </w:pPr>
      <w:r>
        <w:continuationSeparator/>
      </w:r>
    </w:p>
    <w:p w14:paraId="2CAFBE75" w14:textId="77777777" w:rsidR="00CA6A60" w:rsidRDefault="00CA6A60"/>
    <w:p w14:paraId="6D2A5ED3" w14:textId="77777777" w:rsidR="00CA6A60" w:rsidRDefault="00CA6A60"/>
  </w:footnote>
  <w:footnote w:type="continuationNotice" w:id="1">
    <w:p w14:paraId="389EF1E4" w14:textId="77777777" w:rsidR="00CA6A60" w:rsidRDefault="00CA6A60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AC693" w14:textId="12B621F9" w:rsidR="00BD3EE2" w:rsidRDefault="00E70F5F" w:rsidP="00D17DB3">
    <w:pPr>
      <w:pStyle w:val="Header"/>
      <w:jc w:val="right"/>
    </w:pPr>
    <w:r>
      <w:rPr>
        <w:noProof/>
      </w:rPr>
      <w:drawing>
        <wp:anchor distT="0" distB="0" distL="114300" distR="114300" simplePos="0" relativeHeight="251658244" behindDoc="1" locked="0" layoutInCell="1" allowOverlap="1" wp14:anchorId="7041F77D" wp14:editId="1AFD8912">
          <wp:simplePos x="0" y="0"/>
          <wp:positionH relativeFrom="column">
            <wp:posOffset>4440555</wp:posOffset>
          </wp:positionH>
          <wp:positionV relativeFrom="paragraph">
            <wp:posOffset>-138430</wp:posOffset>
          </wp:positionV>
          <wp:extent cx="1057275" cy="847725"/>
          <wp:effectExtent l="0" t="0" r="9525" b="9525"/>
          <wp:wrapTight wrapText="bothSides">
            <wp:wrapPolygon edited="0">
              <wp:start x="0" y="0"/>
              <wp:lineTo x="0" y="21357"/>
              <wp:lineTo x="21405" y="21357"/>
              <wp:lineTo x="21405" y="0"/>
              <wp:lineTo x="0" y="0"/>
            </wp:wrapPolygon>
          </wp:wrapTight>
          <wp:docPr id="186586679" name="Picture 1865866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586679" name="Graphic 1865866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9B42E" w14:textId="77777777" w:rsidR="00BD3EE2" w:rsidRDefault="008C766A" w:rsidP="00ED5CD2">
    <w:pPr>
      <w:pStyle w:val="Header"/>
      <w:jc w:val="right"/>
    </w:pPr>
    <w:r>
      <w:rPr>
        <w:noProof/>
      </w:rPr>
      <w:drawing>
        <wp:inline distT="0" distB="0" distL="0" distR="0" wp14:anchorId="0AC24F89" wp14:editId="5B71F9A2">
          <wp:extent cx="1271960" cy="527658"/>
          <wp:effectExtent l="0" t="0" r="4445" b="635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ullcolou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915" cy="5595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E13E38"/>
    <w:multiLevelType w:val="multilevel"/>
    <w:tmpl w:val="F378D164"/>
    <w:lvl w:ilvl="0">
      <w:start w:val="1"/>
      <w:numFmt w:val="decimal"/>
      <w:pStyle w:val="Heading1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2" w15:restartNumberingAfterBreak="0">
    <w:nsid w:val="3CD61082"/>
    <w:multiLevelType w:val="hybridMultilevel"/>
    <w:tmpl w:val="72F6B9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C325F"/>
    <w:multiLevelType w:val="hybridMultilevel"/>
    <w:tmpl w:val="6986AE8E"/>
    <w:lvl w:ilvl="0" w:tplc="11A087B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F070981"/>
    <w:multiLevelType w:val="hybridMultilevel"/>
    <w:tmpl w:val="82428A9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583652"/>
    <w:multiLevelType w:val="hybridMultilevel"/>
    <w:tmpl w:val="FD14701C"/>
    <w:lvl w:ilvl="0" w:tplc="65249C5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7C232E31"/>
    <w:multiLevelType w:val="multilevel"/>
    <w:tmpl w:val="A58C64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80112342">
    <w:abstractNumId w:val="0"/>
  </w:num>
  <w:num w:numId="2" w16cid:durableId="801507270">
    <w:abstractNumId w:val="4"/>
  </w:num>
  <w:num w:numId="3" w16cid:durableId="105926897">
    <w:abstractNumId w:val="7"/>
  </w:num>
  <w:num w:numId="4" w16cid:durableId="1215507956">
    <w:abstractNumId w:val="1"/>
  </w:num>
  <w:num w:numId="5" w16cid:durableId="1649283369">
    <w:abstractNumId w:val="6"/>
  </w:num>
  <w:num w:numId="6" w16cid:durableId="1819304994">
    <w:abstractNumId w:val="2"/>
  </w:num>
  <w:num w:numId="7" w16cid:durableId="258296790">
    <w:abstractNumId w:val="3"/>
  </w:num>
  <w:num w:numId="8" w16cid:durableId="1083144246">
    <w:abstractNumId w:val="8"/>
  </w:num>
  <w:num w:numId="9" w16cid:durableId="1272607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F5F"/>
    <w:rsid w:val="0002552F"/>
    <w:rsid w:val="00053861"/>
    <w:rsid w:val="000563C8"/>
    <w:rsid w:val="0006298E"/>
    <w:rsid w:val="000729E1"/>
    <w:rsid w:val="000973B9"/>
    <w:rsid w:val="000C23BF"/>
    <w:rsid w:val="000E4C94"/>
    <w:rsid w:val="000E740D"/>
    <w:rsid w:val="00111A95"/>
    <w:rsid w:val="00117B22"/>
    <w:rsid w:val="00117F97"/>
    <w:rsid w:val="00120374"/>
    <w:rsid w:val="0012258B"/>
    <w:rsid w:val="0015627E"/>
    <w:rsid w:val="00157C52"/>
    <w:rsid w:val="001636C0"/>
    <w:rsid w:val="00170010"/>
    <w:rsid w:val="00183AEC"/>
    <w:rsid w:val="001A070C"/>
    <w:rsid w:val="001B3F53"/>
    <w:rsid w:val="001D30CC"/>
    <w:rsid w:val="001F231E"/>
    <w:rsid w:val="002042F8"/>
    <w:rsid w:val="0022689F"/>
    <w:rsid w:val="00235814"/>
    <w:rsid w:val="002463ED"/>
    <w:rsid w:val="00257281"/>
    <w:rsid w:val="00280890"/>
    <w:rsid w:val="002B7459"/>
    <w:rsid w:val="002E6D58"/>
    <w:rsid w:val="0033034E"/>
    <w:rsid w:val="00361DDA"/>
    <w:rsid w:val="00367025"/>
    <w:rsid w:val="00377A54"/>
    <w:rsid w:val="003936EB"/>
    <w:rsid w:val="003B5658"/>
    <w:rsid w:val="003B7B67"/>
    <w:rsid w:val="00400F5C"/>
    <w:rsid w:val="004558EC"/>
    <w:rsid w:val="00473B9B"/>
    <w:rsid w:val="004849AD"/>
    <w:rsid w:val="004A3B3D"/>
    <w:rsid w:val="004B14C6"/>
    <w:rsid w:val="004B1D75"/>
    <w:rsid w:val="004B30D4"/>
    <w:rsid w:val="004B6F34"/>
    <w:rsid w:val="004D5925"/>
    <w:rsid w:val="004E3E2D"/>
    <w:rsid w:val="005227C4"/>
    <w:rsid w:val="00551DF0"/>
    <w:rsid w:val="00552E2E"/>
    <w:rsid w:val="0056402C"/>
    <w:rsid w:val="00582707"/>
    <w:rsid w:val="005D4998"/>
    <w:rsid w:val="00611663"/>
    <w:rsid w:val="00623CC3"/>
    <w:rsid w:val="00657356"/>
    <w:rsid w:val="0068459C"/>
    <w:rsid w:val="00692CF3"/>
    <w:rsid w:val="006E79C5"/>
    <w:rsid w:val="006F277B"/>
    <w:rsid w:val="007040CA"/>
    <w:rsid w:val="00705E6B"/>
    <w:rsid w:val="00713A05"/>
    <w:rsid w:val="00714C31"/>
    <w:rsid w:val="00747153"/>
    <w:rsid w:val="00752098"/>
    <w:rsid w:val="007570FB"/>
    <w:rsid w:val="007644AF"/>
    <w:rsid w:val="0078250F"/>
    <w:rsid w:val="007C5807"/>
    <w:rsid w:val="007D03F4"/>
    <w:rsid w:val="007E2A08"/>
    <w:rsid w:val="007E7E7C"/>
    <w:rsid w:val="007F5C47"/>
    <w:rsid w:val="00806BD0"/>
    <w:rsid w:val="00837DF6"/>
    <w:rsid w:val="0084081B"/>
    <w:rsid w:val="00847B53"/>
    <w:rsid w:val="00860797"/>
    <w:rsid w:val="0086276B"/>
    <w:rsid w:val="00877558"/>
    <w:rsid w:val="008A353C"/>
    <w:rsid w:val="008B3520"/>
    <w:rsid w:val="008C7025"/>
    <w:rsid w:val="008C766A"/>
    <w:rsid w:val="008D791A"/>
    <w:rsid w:val="00904597"/>
    <w:rsid w:val="00932F06"/>
    <w:rsid w:val="009421BA"/>
    <w:rsid w:val="009628FE"/>
    <w:rsid w:val="00962FF4"/>
    <w:rsid w:val="00975EFB"/>
    <w:rsid w:val="00975FC2"/>
    <w:rsid w:val="009C1E79"/>
    <w:rsid w:val="009C1EA2"/>
    <w:rsid w:val="009C445B"/>
    <w:rsid w:val="009D217A"/>
    <w:rsid w:val="00A34D04"/>
    <w:rsid w:val="00A557DC"/>
    <w:rsid w:val="00A56C24"/>
    <w:rsid w:val="00A62693"/>
    <w:rsid w:val="00A75473"/>
    <w:rsid w:val="00AA2951"/>
    <w:rsid w:val="00AA3220"/>
    <w:rsid w:val="00AC4FD5"/>
    <w:rsid w:val="00AD6CAB"/>
    <w:rsid w:val="00AE0D92"/>
    <w:rsid w:val="00AE35B0"/>
    <w:rsid w:val="00AE4819"/>
    <w:rsid w:val="00B95120"/>
    <w:rsid w:val="00BB03E5"/>
    <w:rsid w:val="00BD3EE2"/>
    <w:rsid w:val="00BE0CF1"/>
    <w:rsid w:val="00C90DFA"/>
    <w:rsid w:val="00CA6A60"/>
    <w:rsid w:val="00CB7B0B"/>
    <w:rsid w:val="00CC2EDF"/>
    <w:rsid w:val="00CC3000"/>
    <w:rsid w:val="00D17DB3"/>
    <w:rsid w:val="00D34A8C"/>
    <w:rsid w:val="00D43FB6"/>
    <w:rsid w:val="00D52811"/>
    <w:rsid w:val="00D576E2"/>
    <w:rsid w:val="00D63554"/>
    <w:rsid w:val="00DE042D"/>
    <w:rsid w:val="00E010FD"/>
    <w:rsid w:val="00E42998"/>
    <w:rsid w:val="00E46243"/>
    <w:rsid w:val="00E54A3D"/>
    <w:rsid w:val="00E634F1"/>
    <w:rsid w:val="00E70F5F"/>
    <w:rsid w:val="00E978B6"/>
    <w:rsid w:val="00EA4C23"/>
    <w:rsid w:val="00EB40F0"/>
    <w:rsid w:val="00ED5CD2"/>
    <w:rsid w:val="00EE6BEE"/>
    <w:rsid w:val="00F01F9A"/>
    <w:rsid w:val="00F15EB9"/>
    <w:rsid w:val="00F26289"/>
    <w:rsid w:val="00F40C29"/>
    <w:rsid w:val="00F42D00"/>
    <w:rsid w:val="00F43396"/>
    <w:rsid w:val="00F64D57"/>
    <w:rsid w:val="00F71266"/>
    <w:rsid w:val="00F74DAE"/>
    <w:rsid w:val="00FA0A17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393E0"/>
  <w15:chartTrackingRefBased/>
  <w15:docId w15:val="{E59444BB-FA31-4C89-9983-423068C0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459"/>
    <w:pPr>
      <w:keepNext/>
      <w:keepLines/>
      <w:pageBreakBefore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link w:val="NoSpacing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Normal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E42998"/>
    <w:rPr>
      <w:color w:val="213A8F" w:themeColor="text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NoSpacing"/>
    <w:qFormat/>
    <w:rsid w:val="00117B22"/>
    <w:pPr>
      <w:spacing w:line="280" w:lineRule="exact"/>
    </w:pPr>
    <w:rPr>
      <w:sz w:val="16"/>
    </w:rPr>
  </w:style>
  <w:style w:type="character" w:styleId="PlaceholderText">
    <w:name w:val="Placeholder Text"/>
    <w:basedOn w:val="DefaultParagraphFont"/>
    <w:uiPriority w:val="99"/>
    <w:semiHidden/>
    <w:rsid w:val="00C90DF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396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582707"/>
    <w:rPr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975FC2"/>
    <w:pPr>
      <w:numPr>
        <w:numId w:val="5"/>
      </w:numPr>
      <w:spacing w:line="300" w:lineRule="auto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6E79C5"/>
    <w:pPr>
      <w:numPr>
        <w:numId w:val="0"/>
      </w:num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TOC2">
    <w:name w:val="toc 2"/>
    <w:basedOn w:val="Normal"/>
    <w:next w:val="Normal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TOC3">
    <w:name w:val="toc 3"/>
    <w:basedOn w:val="Normal"/>
    <w:next w:val="Normal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eEmphasis">
    <w:name w:val="Intense Emphasis"/>
    <w:basedOn w:val="DefaultParagraphFont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DefaultParagraphFont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leEmphasis">
    <w:name w:val="Subtle Emphasis"/>
    <w:basedOn w:val="DefaultParagraphFont"/>
    <w:uiPriority w:val="19"/>
    <w:qFormat/>
    <w:rsid w:val="004E3E2D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4E3E2D"/>
    <w:rPr>
      <w:i/>
      <w:iCs/>
    </w:rPr>
  </w:style>
  <w:style w:type="character" w:styleId="Strong">
    <w:name w:val="Strong"/>
    <w:basedOn w:val="DefaultParagraphFont"/>
    <w:uiPriority w:val="22"/>
    <w:qFormat/>
    <w:rsid w:val="004E3E2D"/>
    <w:rPr>
      <w:b/>
      <w:bCs/>
    </w:rPr>
  </w:style>
  <w:style w:type="character" w:styleId="SubtleReference">
    <w:name w:val="Subtle Reference"/>
    <w:basedOn w:val="DefaultParagraphFont"/>
    <w:uiPriority w:val="31"/>
    <w:qFormat/>
    <w:rsid w:val="004E3E2D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leGrid">
    <w:name w:val="Table Grid"/>
    <w:basedOn w:val="TableNorma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Normal"/>
    <w:next w:val="Normal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Normal"/>
    <w:uiPriority w:val="99"/>
    <w:rsid w:val="00AE0D92"/>
    <w:pPr>
      <w:numPr>
        <w:numId w:val="2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Normal"/>
    <w:qFormat/>
    <w:rsid w:val="007040CA"/>
    <w:pPr>
      <w:keepNext/>
      <w:numPr>
        <w:numId w:val="3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Normal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NoSpacing"/>
    <w:qFormat/>
    <w:rsid w:val="004B6F34"/>
    <w:pPr>
      <w:spacing w:line="280" w:lineRule="exact"/>
    </w:pPr>
  </w:style>
  <w:style w:type="character" w:styleId="FollowedHyperlink">
    <w:name w:val="FollowedHyperlink"/>
    <w:basedOn w:val="DefaultParagraphFont"/>
    <w:uiPriority w:val="99"/>
    <w:semiHidden/>
    <w:unhideWhenUsed/>
    <w:rsid w:val="000729E1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2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4"/>
      </w:numPr>
      <w:spacing w:line="276" w:lineRule="auto"/>
    </w:pPr>
    <w:rPr>
      <w:rFonts w:cs="Lucida Sans Unicode"/>
      <w:bCs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729E1"/>
    <w:rPr>
      <w:sz w:val="16"/>
      <w:szCs w:val="16"/>
    </w:rPr>
  </w:style>
  <w:style w:type="table" w:styleId="TableGridLight">
    <w:name w:val="Grid Table Light"/>
    <w:basedOn w:val="TableNorma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4-Accent1">
    <w:name w:val="Grid Table 4 Accent 1"/>
    <w:basedOn w:val="TableNorma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table" w:customStyle="1" w:styleId="TenderPeople">
    <w:name w:val="Tender People"/>
    <w:basedOn w:val="TableNorma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tteKwaaitaal\Tender%20People\Bedrijfsvoering%20-%20Toolkit%20TP\10%20Templates%20algemeen\Template%20-%20leeg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70E34E7B62E4F8E11ABAFEEC845D8" ma:contentTypeVersion="7" ma:contentTypeDescription="Een nieuw document maken." ma:contentTypeScope="" ma:versionID="92ad51336695fd88394f569ad116ea68">
  <xsd:schema xmlns:xsd="http://www.w3.org/2001/XMLSchema" xmlns:xs="http://www.w3.org/2001/XMLSchema" xmlns:p="http://schemas.microsoft.com/office/2006/metadata/properties" xmlns:ns2="f30f143b-7ba7-42d6-ba56-b49747f96c03" xmlns:ns3="c64fecbb-1954-4030-8120-5d79bf625a24" targetNamespace="http://schemas.microsoft.com/office/2006/metadata/properties" ma:root="true" ma:fieldsID="b0862cdf0e7c65ea70d4277d859c1b4c" ns2:_="" ns3:_="">
    <xsd:import namespace="f30f143b-7ba7-42d6-ba56-b49747f96c03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f143b-7ba7-42d6-ba56-b49747f96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1A441-B252-4A44-AF03-3701738DD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f143b-7ba7-42d6-ba56-b49747f96c03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7CD6B3-0D29-4A55-BD0F-C799FCAA98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E472F4-4D03-45BC-9DC2-EDA8393301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leeg.dotx</Template>
  <TotalTime>35</TotalTime>
  <Pages>1</Pages>
  <Words>485</Words>
  <Characters>2770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Tender People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Lotte Kwaaitaal</dc:creator>
  <cp:keywords/>
  <dc:description/>
  <cp:lastModifiedBy>Daniëlle van de Velde</cp:lastModifiedBy>
  <cp:revision>10</cp:revision>
  <cp:lastPrinted>2019-10-11T22:40:00Z</cp:lastPrinted>
  <dcterms:created xsi:type="dcterms:W3CDTF">2023-10-23T15:44:00Z</dcterms:created>
  <dcterms:modified xsi:type="dcterms:W3CDTF">2023-11-14T04:51:00Z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0x010100DA770E34E7B62E4F8E11ABAFEEC845D8</vt:lpwstr>
  </property>
  <property fmtid="{D5CDD505-2E9C-101B-9397-08002B2CF9AE}" pid="3" name="MediaServiceImageTags">
    <vt:lpwstr/>
  </property>
</Properties>
</file>